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24877808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FJ3FSM7XJ42E-1943046417-10399</_dlc_DocId>
    <_dlc_DocIdUrl xmlns="a19cb1c7-c5c7-46d4-85ae-d83685407bba">
      <Url>https://swpp2.dms.gkpge.pl/sites/43/_layouts/15/DocIdRedir.aspx?ID=FJ3FSM7XJ42E-1943046417-10399</Url>
      <Description>FJ3FSM7XJ42E-1943046417-10399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E690119A-EE2D-4BD3-999C-970DCA665526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A6D7752-6F22-4EAA-A3CF-1FC8EA7268DF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cd23e80a-c847-46b3-a36b-839e4929c6b8</vt:lpwstr>
  </property>
</Properties>
</file>